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47E71" w14:textId="77777777" w:rsidR="0064063D" w:rsidRDefault="000D49F5" w:rsidP="0069000C">
      <w:pPr>
        <w:pStyle w:val="Heading1"/>
      </w:pPr>
      <w:bookmarkStart w:id="0" w:name="_GoBack"/>
      <w:bookmarkEnd w:id="0"/>
      <w:r>
        <w:t>Top Tips for Minimizing Distractions to Get More Done</w:t>
      </w:r>
    </w:p>
    <w:p w14:paraId="0AB384EE" w14:textId="77777777" w:rsidR="0069000C" w:rsidRDefault="0069000C" w:rsidP="0069000C"/>
    <w:p w14:paraId="23FF4F34" w14:textId="77777777" w:rsidR="0069000C" w:rsidRDefault="000D49F5" w:rsidP="0069000C">
      <w:r>
        <w:t xml:space="preserve">Increasing your productivity doesn’t take a magic wand or require you to get an advanced degree in statistics. If you are struggling with a lack of productivity, you need to take a closer look at </w:t>
      </w:r>
      <w:r w:rsidR="00F70612">
        <w:t xml:space="preserve">your daily habits. Being unproductive is nobody’s fault but your own. Here are some of the top tips that you can incorporate into your daily life to minimize distractions and get more done. </w:t>
      </w:r>
    </w:p>
    <w:p w14:paraId="148E4A95" w14:textId="77777777" w:rsidR="0005669F" w:rsidRDefault="0005669F" w:rsidP="0069000C"/>
    <w:p w14:paraId="31CFF94E" w14:textId="77777777" w:rsidR="0005669F" w:rsidRDefault="000D49F5" w:rsidP="0069000C">
      <w:pPr>
        <w:rPr>
          <w:b/>
        </w:rPr>
      </w:pPr>
      <w:r>
        <w:rPr>
          <w:b/>
        </w:rPr>
        <w:t>Tip #1 – Learn to Anticipate Yourself</w:t>
      </w:r>
    </w:p>
    <w:p w14:paraId="129BE5E4" w14:textId="77777777" w:rsidR="0005669F" w:rsidRDefault="000D49F5" w:rsidP="0069000C">
      <w:r>
        <w:t>When it comes to productiv</w:t>
      </w:r>
      <w:r>
        <w:t>ity, you’re your own worst enemy</w:t>
      </w:r>
      <w:r w:rsidR="00A157FA">
        <w:t xml:space="preserve">. </w:t>
      </w:r>
      <w:r w:rsidR="00C31250">
        <w:t>According to a study by the University of California Irvine, office workers are only able to focus on a task for an average of three minutes and five seconds before they become distracted. Surprisingly, 44 percent of those distractions are internal. The good news is that internal disturbances are the only kind that you can control. Learn to know your patterns and plan for these distractions.</w:t>
      </w:r>
    </w:p>
    <w:p w14:paraId="01CF0EAC" w14:textId="77777777" w:rsidR="00C31250" w:rsidRDefault="00C31250" w:rsidP="0069000C"/>
    <w:p w14:paraId="7F72861A" w14:textId="77777777" w:rsidR="00C31250" w:rsidRDefault="000D49F5" w:rsidP="0069000C">
      <w:pPr>
        <w:rPr>
          <w:b/>
        </w:rPr>
      </w:pPr>
      <w:r>
        <w:rPr>
          <w:b/>
        </w:rPr>
        <w:t>Tip #2 – Send Out Busy Signals</w:t>
      </w:r>
    </w:p>
    <w:p w14:paraId="678FA30C" w14:textId="77777777" w:rsidR="00AC0EFF" w:rsidRDefault="000D49F5" w:rsidP="0069000C">
      <w:r>
        <w:t>More than half of your distractions are external di</w:t>
      </w:r>
      <w:r>
        <w:t>stractions that come in the form of email, people, phone calls, and chatter from other offices. If you want to stop these external distractions before they start you have to give out the right signals. If you utilize instant messenger, set yourself too bus</w:t>
      </w:r>
      <w:r>
        <w:t>y and wear headphones, even if you aren't listening to music. Providing subtle queues may seem passive aggressive, but they will also save you from annoying distractions.</w:t>
      </w:r>
    </w:p>
    <w:p w14:paraId="0C6EE572" w14:textId="77777777" w:rsidR="002C3314" w:rsidRDefault="002C3314" w:rsidP="0069000C"/>
    <w:p w14:paraId="1564F0FA" w14:textId="77777777" w:rsidR="002C3314" w:rsidRDefault="000D49F5" w:rsidP="0069000C">
      <w:pPr>
        <w:rPr>
          <w:b/>
        </w:rPr>
      </w:pPr>
      <w:r>
        <w:rPr>
          <w:b/>
        </w:rPr>
        <w:t>Tip #3 – Make Technology Work for You</w:t>
      </w:r>
    </w:p>
    <w:p w14:paraId="5C7D60E3" w14:textId="77777777" w:rsidR="0003534F" w:rsidRDefault="000D49F5" w:rsidP="0069000C">
      <w:r>
        <w:t>At times, technology may seem like an enemy, b</w:t>
      </w:r>
      <w:r>
        <w:t>ut technology can be your anti-distraction buddy. Turn off your email alerts, create an auto-response to text messages, and set your phone to go to voicemail. Block out chunks of time on your calendar as "busy." Unless you are dealing with life and death s</w:t>
      </w:r>
      <w:r>
        <w:t>ituations at work, your coworkers will be able to manage without you for a few hours.</w:t>
      </w:r>
    </w:p>
    <w:p w14:paraId="50FADBE6" w14:textId="77777777" w:rsidR="00C00D26" w:rsidRDefault="00C00D26" w:rsidP="0069000C"/>
    <w:p w14:paraId="42D2F4ED" w14:textId="77777777" w:rsidR="00C00D26" w:rsidRDefault="000D49F5" w:rsidP="0069000C">
      <w:pPr>
        <w:rPr>
          <w:b/>
        </w:rPr>
      </w:pPr>
      <w:r>
        <w:rPr>
          <w:b/>
        </w:rPr>
        <w:t>Tip #4 – Learn to Say No</w:t>
      </w:r>
    </w:p>
    <w:p w14:paraId="320AF0EE" w14:textId="77777777" w:rsidR="00F77077" w:rsidRDefault="000D49F5" w:rsidP="0069000C">
      <w:r>
        <w:t xml:space="preserve">If you are already overloaded with work and you feel like you never get anything accomplished, then you need to learn to say no to new requests </w:t>
      </w:r>
      <w:r>
        <w:lastRenderedPageBreak/>
        <w:t xml:space="preserve">and projects. </w:t>
      </w:r>
      <w:r w:rsidR="00B86B1D">
        <w:t xml:space="preserve">You can nicely let people know that you would love to help, but your plate is currently full. </w:t>
      </w:r>
    </w:p>
    <w:p w14:paraId="68C9A337" w14:textId="77777777" w:rsidR="00B86B1D" w:rsidRDefault="00B86B1D" w:rsidP="0069000C"/>
    <w:p w14:paraId="1A875D22" w14:textId="77777777" w:rsidR="00B86B1D" w:rsidRPr="00F77077" w:rsidRDefault="000D49F5" w:rsidP="0069000C">
      <w:r>
        <w:t>If you are starting to have more and more unproductive days, it’s time for you to determine your distractions and put a stop to them. By being pro</w:t>
      </w:r>
      <w:r>
        <w:t xml:space="preserve">active, silencing technology, and learning to say no, you will find that you will start to become more productive. </w:t>
      </w:r>
    </w:p>
    <w:sectPr w:rsidR="00B86B1D" w:rsidRPr="00F7707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00C"/>
    <w:rsid w:val="0003534F"/>
    <w:rsid w:val="0005669F"/>
    <w:rsid w:val="000D49F5"/>
    <w:rsid w:val="00160DAB"/>
    <w:rsid w:val="0017570F"/>
    <w:rsid w:val="002C3314"/>
    <w:rsid w:val="0064063D"/>
    <w:rsid w:val="00660AAD"/>
    <w:rsid w:val="0069000C"/>
    <w:rsid w:val="00A157FA"/>
    <w:rsid w:val="00AC0EFF"/>
    <w:rsid w:val="00B86B1D"/>
    <w:rsid w:val="00C00D26"/>
    <w:rsid w:val="00C31250"/>
    <w:rsid w:val="00D659D2"/>
    <w:rsid w:val="00E200C4"/>
    <w:rsid w:val="00ED7616"/>
    <w:rsid w:val="00F07B9A"/>
    <w:rsid w:val="00F70612"/>
    <w:rsid w:val="00F7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797AE0"/>
  <w14:defaultImageDpi w14:val="32767"/>
  <w15:chartTrackingRefBased/>
  <w15:docId w15:val="{F529E144-6077-D945-B0DA-1C15A888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417</Words>
  <Characters>1985</Characters>
  <Application>Microsoft Office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2018-12-23T17:21:00Z</dcterms:created>
  <dcterms:modified xsi:type="dcterms:W3CDTF">2018-12-23T17:21:00Z</dcterms:modified>
  <cp:category/>
</cp:coreProperties>
</file>